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170" w:rsidRDefault="00832170" w:rsidP="008321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JOHNSON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:rsidR="00832170" w:rsidRDefault="00832170" w:rsidP="008321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Nottingham. Ironmonger.</w:t>
      </w:r>
    </w:p>
    <w:p w:rsidR="00832170" w:rsidRDefault="00832170" w:rsidP="00832170">
      <w:pPr>
        <w:rPr>
          <w:rFonts w:ascii="Times New Roman" w:hAnsi="Times New Roman" w:cs="Times New Roman"/>
        </w:rPr>
      </w:pPr>
    </w:p>
    <w:p w:rsidR="00832170" w:rsidRDefault="00832170" w:rsidP="00832170">
      <w:pPr>
        <w:rPr>
          <w:rFonts w:ascii="Times New Roman" w:hAnsi="Times New Roman" w:cs="Times New Roman"/>
        </w:rPr>
      </w:pPr>
    </w:p>
    <w:p w:rsidR="00832170" w:rsidRDefault="00832170" w:rsidP="008321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Son:   William(q.v.).</w:t>
      </w:r>
    </w:p>
    <w:p w:rsidR="00832170" w:rsidRDefault="00832170" w:rsidP="008321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32170" w:rsidRDefault="00832170" w:rsidP="00832170">
      <w:pPr>
        <w:rPr>
          <w:rFonts w:ascii="Times New Roman" w:hAnsi="Times New Roman" w:cs="Times New Roman"/>
        </w:rPr>
      </w:pPr>
    </w:p>
    <w:p w:rsidR="00832170" w:rsidRDefault="00832170" w:rsidP="00832170">
      <w:pPr>
        <w:rPr>
          <w:rFonts w:ascii="Times New Roman" w:hAnsi="Times New Roman" w:cs="Times New Roman"/>
        </w:rPr>
      </w:pPr>
    </w:p>
    <w:p w:rsidR="00832170" w:rsidRDefault="00832170" w:rsidP="008321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   (ibid.)</w:t>
      </w:r>
    </w:p>
    <w:p w:rsidR="00832170" w:rsidRDefault="00832170" w:rsidP="00832170">
      <w:pPr>
        <w:rPr>
          <w:rFonts w:ascii="Times New Roman" w:hAnsi="Times New Roman" w:cs="Times New Roman"/>
        </w:rPr>
      </w:pPr>
    </w:p>
    <w:p w:rsidR="00832170" w:rsidRDefault="00832170" w:rsidP="00832170">
      <w:pPr>
        <w:rPr>
          <w:rFonts w:ascii="Times New Roman" w:hAnsi="Times New Roman" w:cs="Times New Roman"/>
        </w:rPr>
      </w:pPr>
    </w:p>
    <w:p w:rsidR="00832170" w:rsidRDefault="00832170" w:rsidP="008321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Executor:   William(q.v.).   (ibid.)</w:t>
      </w:r>
    </w:p>
    <w:p w:rsidR="00832170" w:rsidRDefault="00832170" w:rsidP="00832170">
      <w:pPr>
        <w:rPr>
          <w:rFonts w:ascii="Times New Roman" w:hAnsi="Times New Roman" w:cs="Times New Roman"/>
        </w:rPr>
      </w:pPr>
    </w:p>
    <w:p w:rsidR="00832170" w:rsidRDefault="00832170" w:rsidP="00832170">
      <w:pPr>
        <w:rPr>
          <w:rFonts w:ascii="Times New Roman" w:hAnsi="Times New Roman" w:cs="Times New Roman"/>
        </w:rPr>
      </w:pPr>
    </w:p>
    <w:p w:rsidR="00832170" w:rsidRDefault="00832170" w:rsidP="008321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:rsidR="006B2F86" w:rsidRPr="00E71FC3" w:rsidRDefault="008321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170" w:rsidRDefault="00832170" w:rsidP="00E71FC3">
      <w:r>
        <w:separator/>
      </w:r>
    </w:p>
  </w:endnote>
  <w:endnote w:type="continuationSeparator" w:id="0">
    <w:p w:rsidR="00832170" w:rsidRDefault="0083217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170" w:rsidRDefault="00832170" w:rsidP="00E71FC3">
      <w:r>
        <w:separator/>
      </w:r>
    </w:p>
  </w:footnote>
  <w:footnote w:type="continuationSeparator" w:id="0">
    <w:p w:rsidR="00832170" w:rsidRDefault="0083217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170"/>
    <w:rsid w:val="001A7C09"/>
    <w:rsid w:val="00577BD5"/>
    <w:rsid w:val="00656CBA"/>
    <w:rsid w:val="006A1F77"/>
    <w:rsid w:val="00733BE7"/>
    <w:rsid w:val="008321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AEC4F8-FBDA-4B22-83D5-92F73887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17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321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2018-03-03T20:55:00Z</dcterms:created>
  <dcterms:modified xsi:type="dcterms:W3CDTF">2018-03-03T20:55:00Z</dcterms:modified>
</cp:coreProperties>
</file>